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09FC950C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AB1D3F" w:rsidRPr="00AB1D3F">
        <w:rPr>
          <w:rFonts w:cs="Arial"/>
          <w:b/>
          <w:bCs/>
          <w:sz w:val="28"/>
        </w:rPr>
        <w:t>R1-1807543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2CDBEDE1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976171" w:rsidRPr="00976171">
        <w:rPr>
          <w:b/>
          <w:lang w:val="en-US"/>
        </w:rPr>
        <w:t xml:space="preserve">LS on capability </w:t>
      </w:r>
      <w:proofErr w:type="spellStart"/>
      <w:r w:rsidR="00976171" w:rsidRPr="00976171">
        <w:rPr>
          <w:b/>
          <w:lang w:val="en-US"/>
        </w:rPr>
        <w:t>signalling</w:t>
      </w:r>
      <w:proofErr w:type="spellEnd"/>
      <w:r w:rsidR="00976171" w:rsidRPr="00976171">
        <w:rPr>
          <w:b/>
          <w:lang w:val="en-US"/>
        </w:rPr>
        <w:t xml:space="preserve"> for maximum number of ports for advanced CSI</w:t>
      </w:r>
    </w:p>
    <w:p w14:paraId="34BFE103" w14:textId="04CBFD80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76171">
        <w:rPr>
          <w:rFonts w:eastAsiaTheme="minorEastAsia" w:cs="Arial"/>
          <w:b/>
          <w:lang w:val="en-US"/>
        </w:rPr>
        <w:t>4</w:t>
      </w:r>
    </w:p>
    <w:p w14:paraId="402804C2" w14:textId="777D4A71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76171" w:rsidRPr="003D0C7E">
        <w:rPr>
          <w:b/>
          <w:lang w:val="en-US"/>
        </w:rPr>
        <w:t>LTE_eFDMIMO</w:t>
      </w:r>
      <w:proofErr w:type="spellEnd"/>
      <w:r w:rsidR="00976171" w:rsidRPr="003D0C7E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0CBED08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bookmarkStart w:id="1" w:name="_GoBack"/>
      <w:r w:rsidR="00AB1D3F" w:rsidRPr="00AB1D3F">
        <w:rPr>
          <w:rFonts w:cs="Arial"/>
          <w:b/>
          <w:bCs/>
          <w:lang w:val="en-US"/>
        </w:rPr>
        <w:t>RAN1</w:t>
      </w:r>
      <w:r w:rsidR="00AB1D3F">
        <w:rPr>
          <w:rFonts w:cs="Arial"/>
          <w:bCs/>
          <w:lang w:val="en-US"/>
        </w:rPr>
        <w:t xml:space="preserve"> </w:t>
      </w:r>
      <w:bookmarkEnd w:id="1"/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AF1A1A" w:rsidRPr="00814393">
        <w:rPr>
          <w:rFonts w:eastAsiaTheme="minorEastAsia" w:cs="Arial"/>
          <w:bCs/>
          <w:lang w:val="en-US"/>
        </w:rPr>
        <w:t>Alberto Rico</w:t>
      </w:r>
    </w:p>
    <w:p w14:paraId="520FD43C" w14:textId="519D7127" w:rsidR="00FE5643" w:rsidRPr="00976171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976171">
        <w:rPr>
          <w:rFonts w:eastAsia="SimSun" w:cs="Arial"/>
          <w:b/>
          <w:lang w:val="en-US"/>
        </w:rPr>
        <w:t>E-mail Address:</w:t>
      </w:r>
      <w:r w:rsidRPr="00976171">
        <w:rPr>
          <w:rFonts w:eastAsia="SimSun" w:cs="Arial"/>
          <w:b/>
          <w:lang w:val="en-US"/>
        </w:rPr>
        <w:tab/>
      </w:r>
      <w:hyperlink r:id="rId8" w:history="1">
        <w:r w:rsidR="00814393" w:rsidRPr="00976171">
          <w:rPr>
            <w:rStyle w:val="Hyperlink"/>
            <w:rFonts w:eastAsiaTheme="minorEastAsia" w:cs="Arial"/>
            <w:lang w:val="en-US"/>
          </w:rPr>
          <w:t>albertor@qti.qualcomm.com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56CDA244" w:rsidR="00677245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976171">
        <w:rPr>
          <w:rFonts w:cs="Arial"/>
          <w:iCs/>
          <w:lang w:val="en-US" w:eastAsia="ko-KR"/>
        </w:rPr>
        <w:t>whether 8 CSI-RS ports should be included in the capability signaling of maximum number of ports for advanced CSI. RAN1 reached the following agreement:</w:t>
      </w:r>
    </w:p>
    <w:p w14:paraId="29D6E824" w14:textId="77777777" w:rsidR="00976171" w:rsidRDefault="00976171" w:rsidP="00A10FDA">
      <w:pPr>
        <w:rPr>
          <w:rFonts w:cs="Arial"/>
          <w:iCs/>
          <w:lang w:val="en-US" w:eastAsia="ko-KR"/>
        </w:rPr>
      </w:pPr>
    </w:p>
    <w:p w14:paraId="1D52E234" w14:textId="548C7906" w:rsidR="00976171" w:rsidRPr="00976171" w:rsidRDefault="00976171" w:rsidP="00A10FDA">
      <w:pPr>
        <w:rPr>
          <w:lang w:eastAsia="x-none"/>
        </w:rPr>
      </w:pPr>
      <w:r w:rsidRPr="00A47B7A">
        <w:rPr>
          <w:highlight w:val="green"/>
          <w:lang w:eastAsia="x-none"/>
        </w:rPr>
        <w:t>Agreement:</w:t>
      </w:r>
      <w:r>
        <w:rPr>
          <w:lang w:eastAsia="x-none"/>
        </w:rPr>
        <w:t xml:space="preserve"> </w:t>
      </w:r>
    </w:p>
    <w:p w14:paraId="435B5FE9" w14:textId="77777777" w:rsidR="00976171" w:rsidRDefault="00976171" w:rsidP="00976171">
      <w:pPr>
        <w:rPr>
          <w:lang w:eastAsia="x-none"/>
        </w:rPr>
      </w:pPr>
      <w:r>
        <w:rPr>
          <w:lang w:eastAsia="x-none"/>
        </w:rPr>
        <w:t xml:space="preserve">8 CSI-RS ports shall be included also in the new capability signalling for the maximum number of ports for the advanced CSI. </w:t>
      </w:r>
    </w:p>
    <w:p w14:paraId="237B3C19" w14:textId="2C0BABE1" w:rsidR="00976171" w:rsidRDefault="00976171" w:rsidP="00976171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The range of the capability is {8, 12, 16, 20, 24, 28}.</w:t>
      </w:r>
    </w:p>
    <w:p w14:paraId="155D0E38" w14:textId="77777777" w:rsidR="00976171" w:rsidRPr="00976171" w:rsidRDefault="00976171" w:rsidP="00A10FDA">
      <w:pPr>
        <w:rPr>
          <w:rFonts w:cs="Arial"/>
          <w:iCs/>
          <w:lang w:eastAsia="ko-KR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3BFE1B0D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976171">
        <w:rPr>
          <w:rFonts w:cs="Arial"/>
          <w:iCs/>
          <w:lang w:val="en-US"/>
        </w:rPr>
        <w:t>take the above information into account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542B8491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4899A0D" w14:textId="77777777" w:rsidR="00976171" w:rsidRPr="00A10FDA" w:rsidRDefault="00976171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E2A96" w14:textId="77777777" w:rsidR="0004183D" w:rsidRDefault="0004183D">
      <w:r>
        <w:separator/>
      </w:r>
    </w:p>
  </w:endnote>
  <w:endnote w:type="continuationSeparator" w:id="0">
    <w:p w14:paraId="45732035" w14:textId="77777777" w:rsidR="0004183D" w:rsidRDefault="0004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FA02F" w14:textId="77777777" w:rsidR="0004183D" w:rsidRDefault="0004183D">
      <w:r>
        <w:separator/>
      </w:r>
    </w:p>
  </w:footnote>
  <w:footnote w:type="continuationSeparator" w:id="0">
    <w:p w14:paraId="63E5FB68" w14:textId="77777777" w:rsidR="0004183D" w:rsidRDefault="0004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802BF"/>
    <w:multiLevelType w:val="hybridMultilevel"/>
    <w:tmpl w:val="FB36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6"/>
  </w:num>
  <w:num w:numId="37">
    <w:abstractNumId w:val="10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183D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9B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171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D3F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C4A37-F46A-47FE-B978-EEDCD782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31</cp:revision>
  <cp:lastPrinted>2008-01-31T06:09:00Z</cp:lastPrinted>
  <dcterms:created xsi:type="dcterms:W3CDTF">2017-10-09T15:33:00Z</dcterms:created>
  <dcterms:modified xsi:type="dcterms:W3CDTF">2018-05-24T01:34:00Z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